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430DC" w14:textId="43C061A6" w:rsidR="006B2F86" w:rsidRDefault="00F057CB" w:rsidP="00E71FC3">
      <w:pPr>
        <w:pStyle w:val="NoSpacing"/>
      </w:pPr>
      <w:r>
        <w:rPr>
          <w:u w:val="single"/>
        </w:rPr>
        <w:t>John KELK</w:t>
      </w:r>
      <w:r>
        <w:t xml:space="preserve">   </w:t>
      </w:r>
      <w:proofErr w:type="gramStart"/>
      <w:r>
        <w:t xml:space="preserve">   (</w:t>
      </w:r>
      <w:proofErr w:type="gramEnd"/>
      <w:r>
        <w:t>d.1446)</w:t>
      </w:r>
    </w:p>
    <w:p w14:paraId="466EF32C" w14:textId="3FE0A48C" w:rsidR="00F057CB" w:rsidRDefault="00F057CB" w:rsidP="00E71FC3">
      <w:pPr>
        <w:pStyle w:val="NoSpacing"/>
      </w:pPr>
      <w:r>
        <w:t>of Hull.</w:t>
      </w:r>
    </w:p>
    <w:p w14:paraId="28155AB0" w14:textId="5644E4E2" w:rsidR="00F057CB" w:rsidRDefault="00F057CB" w:rsidP="00E71FC3">
      <w:pPr>
        <w:pStyle w:val="NoSpacing"/>
      </w:pPr>
    </w:p>
    <w:p w14:paraId="2C0D8EDD" w14:textId="1F2E892E" w:rsidR="00F057CB" w:rsidRDefault="00F057CB" w:rsidP="00E71FC3">
      <w:pPr>
        <w:pStyle w:val="NoSpacing"/>
      </w:pPr>
    </w:p>
    <w:p w14:paraId="57517BD5" w14:textId="43AA1D0B" w:rsidR="00F057CB" w:rsidRDefault="00F057CB" w:rsidP="00E71FC3">
      <w:pPr>
        <w:pStyle w:val="NoSpacing"/>
      </w:pPr>
      <w:r>
        <w:t>23 Jan.1446</w:t>
      </w:r>
      <w:r>
        <w:tab/>
        <w:t>Administration of his lands and possessions was granted.  (W.Y.R. p.96)</w:t>
      </w:r>
    </w:p>
    <w:p w14:paraId="70291904" w14:textId="73B1AF7A" w:rsidR="00F057CB" w:rsidRDefault="00F057CB" w:rsidP="00E71FC3">
      <w:pPr>
        <w:pStyle w:val="NoSpacing"/>
      </w:pPr>
    </w:p>
    <w:p w14:paraId="02A5D36F" w14:textId="2EAD0365" w:rsidR="00F057CB" w:rsidRDefault="00F057CB" w:rsidP="00E71FC3">
      <w:pPr>
        <w:pStyle w:val="NoSpacing"/>
      </w:pPr>
    </w:p>
    <w:p w14:paraId="3E680AC4" w14:textId="5670C563" w:rsidR="00F057CB" w:rsidRPr="00F057CB" w:rsidRDefault="00F057CB" w:rsidP="00E71FC3">
      <w:pPr>
        <w:pStyle w:val="NoSpacing"/>
      </w:pPr>
      <w:r>
        <w:t>11 February 2019</w:t>
      </w:r>
      <w:bookmarkStart w:id="0" w:name="_GoBack"/>
      <w:bookmarkEnd w:id="0"/>
    </w:p>
    <w:sectPr w:rsidR="00F057CB" w:rsidRPr="00F057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399F0" w14:textId="77777777" w:rsidR="00F057CB" w:rsidRDefault="00F057CB" w:rsidP="00E71FC3">
      <w:pPr>
        <w:spacing w:after="0" w:line="240" w:lineRule="auto"/>
      </w:pPr>
      <w:r>
        <w:separator/>
      </w:r>
    </w:p>
  </w:endnote>
  <w:endnote w:type="continuationSeparator" w:id="0">
    <w:p w14:paraId="780E839A" w14:textId="77777777" w:rsidR="00F057CB" w:rsidRDefault="00F057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D11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F6F4E" w14:textId="77777777" w:rsidR="00F057CB" w:rsidRDefault="00F057CB" w:rsidP="00E71FC3">
      <w:pPr>
        <w:spacing w:after="0" w:line="240" w:lineRule="auto"/>
      </w:pPr>
      <w:r>
        <w:separator/>
      </w:r>
    </w:p>
  </w:footnote>
  <w:footnote w:type="continuationSeparator" w:id="0">
    <w:p w14:paraId="173A162D" w14:textId="77777777" w:rsidR="00F057CB" w:rsidRDefault="00F057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7C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0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8A634"/>
  <w15:chartTrackingRefBased/>
  <w15:docId w15:val="{D75D99D9-86D8-4C19-A4DC-62CEE6FD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2019-02-11T18:03:00Z</dcterms:created>
  <dcterms:modified xsi:type="dcterms:W3CDTF">2019-02-11T18:09:00Z</dcterms:modified>
</cp:coreProperties>
</file>